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6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Bid Submittal Instructions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https://mdotgov.sharepoint.com/sites/SHA_Specifications/_layouts/15/DocIdRedir.aspx?ID=SHASPECS-293233818-667</Url>
      <Description>https://mdotgov.sharepoint.com/sites/SHA_Specifications/_layouts/15/DocIdRedir.aspx?ID=SHASPECS-293233818-667</Description>
    </Src_x0020_Document_x0020_ID>
    <TOC_x0020_Note xmlns="64a3e435-be48-4f0a-a6e5-62b31e02ddd9">See Note 2</TOC_x0020_Note>
    <Src_x0020_ID xmlns="64a3e435-be48-4f0a-a6e5-62b31e02ddd9">667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B8F1C6AD-727F-4E53-A57B-E2EEF9645258}"/>
</file>

<file path=customXml/itemProps5.xml><?xml version="1.0" encoding="utf-8"?>
<ds:datastoreItem xmlns:ds="http://schemas.openxmlformats.org/officeDocument/2006/customXml" ds:itemID="{EDCBF30F-3E0E-4F4F-8201-715996C0DFB0}"/>
</file>

<file path=customXml/itemProps6.xml><?xml version="1.0" encoding="utf-8"?>
<ds:datastoreItem xmlns:ds="http://schemas.openxmlformats.org/officeDocument/2006/customXml" ds:itemID="{27DE96AD-4D64-4806-ABF7-8A2BF5BAE385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>CP</dc:subject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Order">
    <vt:r8>51400</vt:r8>
  </property>
  <property fmtid="{D5CDD505-2E9C-101B-9397-08002B2CF9AE}" pid="4" name="_dlc_DocIdItemGuid">
    <vt:lpwstr>0cd614a1-0d3f-48d1-8471-581e6c7e2b55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</Properties>
</file>